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039702051"/>
              <w:placeholder>
                <w:docPart w:val="01D6F71DB6C14B2895D071F23022262C"/>
              </w:placeholder>
              <w:showingPlcHdr/>
            </w:sdtPr>
            <w:sdtEndPr/>
            <w:sdtContent>
              <w:bookmarkStart w:id="0" w:name="_GoBack" w:displacedByCustomXml="prev"/>
              <w:p w:rsidR="00347F9A" w:rsidRPr="0044113A" w:rsidRDefault="0044113A" w:rsidP="0044113A">
                <w:pPr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  <w:bookmarkEnd w:id="0" w:displacedByCustomXml="next"/>
            </w:sdtContent>
          </w:sdt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153595467"/>
              <w:placeholder>
                <w:docPart w:val="5B4999A5DF9A46688261635BE43439DD"/>
              </w:placeholder>
              <w:showingPlcHdr/>
            </w:sdtPr>
            <w:sdtEndPr/>
            <w:sdtContent>
              <w:p w:rsidR="00347F9A" w:rsidRPr="0044113A" w:rsidRDefault="0044113A" w:rsidP="0044113A">
                <w:pPr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300187788"/>
              <w:placeholder>
                <w:docPart w:val="8F78A3A5CF9C4F83969FC73DE1E19043"/>
              </w:placeholder>
              <w:showingPlcHdr/>
            </w:sdtPr>
            <w:sdtEndPr/>
            <w:sdtContent>
              <w:p w:rsidR="00347F9A" w:rsidRPr="0044113A" w:rsidRDefault="0044113A" w:rsidP="0044113A">
                <w:pPr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-840614888"/>
              <w:placeholder>
                <w:docPart w:val="7969C3571ED94A0B95AD43FA88A35AFF"/>
              </w:placeholder>
              <w:showingPlcHdr/>
            </w:sdtPr>
            <w:sdtEndPr/>
            <w:sdtContent>
              <w:p w:rsidR="00347F9A" w:rsidRPr="0044113A" w:rsidRDefault="0044113A" w:rsidP="0044113A">
                <w:pPr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347F9A" w:rsidRPr="0025199B" w:rsidRDefault="00347F9A" w:rsidP="00682D2C">
      <w:pPr>
        <w:rPr>
          <w:sz w:val="8"/>
        </w:rPr>
      </w:pPr>
    </w:p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25199B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707377576"/>
              <w:placeholder>
                <w:docPart w:val="673E891F8B2440358236FF68A2B1E4D5"/>
              </w:placeholder>
              <w:showingPlcHdr/>
            </w:sdtPr>
            <w:sdtEndPr/>
            <w:sdtContent>
              <w:p w:rsidR="00E718D1" w:rsidRPr="0044113A" w:rsidRDefault="0044113A" w:rsidP="0044113A">
                <w:pPr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E718D1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2143920943"/>
              <w:placeholder>
                <w:docPart w:val="4D5E8B304D264CD585CB7E574B09B5D4"/>
              </w:placeholder>
              <w:showingPlcHdr/>
            </w:sdtPr>
            <w:sdtEndPr/>
            <w:sdtContent>
              <w:p w:rsidR="00E718D1" w:rsidRPr="0044113A" w:rsidRDefault="0044113A" w:rsidP="0044113A">
                <w:pPr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25199B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44113A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44113A" w:rsidRDefault="0044113A" w:rsidP="0044113A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1402640426"/>
              <w:placeholder>
                <w:docPart w:val="4E90CEAF293C47628AC07FEA0BC1AB8D"/>
              </w:placeholder>
              <w:showingPlcHdr/>
            </w:sdtPr>
            <w:sdtEndPr/>
            <w:sdtContent>
              <w:p w:rsidR="0044113A" w:rsidRDefault="0044113A" w:rsidP="0044113A"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113A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44113A" w:rsidRDefault="0044113A" w:rsidP="0044113A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2127297393"/>
              <w:placeholder>
                <w:docPart w:val="A38D3B0F9BF64511B8747FE4CD0E3CA5"/>
              </w:placeholder>
              <w:showingPlcHdr/>
            </w:sdtPr>
            <w:sdtEndPr/>
            <w:sdtContent>
              <w:p w:rsidR="0044113A" w:rsidRDefault="0044113A" w:rsidP="0044113A"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4451" w:type="dxa"/>
            <w:gridSpan w:val="2"/>
            <w:vAlign w:val="bottom"/>
          </w:tcPr>
          <w:p w:rsidR="0044113A" w:rsidRPr="00F45CAD" w:rsidRDefault="0044113A" w:rsidP="0044113A">
            <w:pPr>
              <w:jc w:val="left"/>
            </w:pPr>
          </w:p>
        </w:tc>
      </w:tr>
      <w:tr w:rsidR="0044113A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44113A" w:rsidRPr="00F45CAD" w:rsidRDefault="0044113A" w:rsidP="0044113A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40483143"/>
              <w:placeholder>
                <w:docPart w:val="44A17136C60E418486C9FE47E46B1DA8"/>
              </w:placeholder>
              <w:showingPlcHdr/>
            </w:sdtPr>
            <w:sdtEndPr/>
            <w:sdtContent>
              <w:p w:rsidR="0044113A" w:rsidRDefault="0044113A" w:rsidP="0044113A"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113A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44113A" w:rsidRDefault="0044113A" w:rsidP="0044113A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1482765595"/>
              <w:placeholder>
                <w:docPart w:val="1647FCB033C84076A95ADF6CE13D5984"/>
              </w:placeholder>
              <w:showingPlcHdr/>
            </w:sdtPr>
            <w:sdtEndPr/>
            <w:sdtContent>
              <w:p w:rsidR="0044113A" w:rsidRDefault="0044113A" w:rsidP="0044113A"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44113A" w:rsidRPr="00F45CAD" w:rsidRDefault="0044113A" w:rsidP="0044113A">
            <w:pPr>
              <w:jc w:val="left"/>
            </w:pPr>
          </w:p>
        </w:tc>
      </w:tr>
      <w:tr w:rsidR="0044113A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44113A" w:rsidRPr="00F45CAD" w:rsidRDefault="0044113A" w:rsidP="0044113A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430056566"/>
              <w:placeholder>
                <w:docPart w:val="FF82304661954FD997685D5FC97D2DD4"/>
              </w:placeholder>
              <w:showingPlcHdr/>
            </w:sdtPr>
            <w:sdtEndPr/>
            <w:sdtContent>
              <w:p w:rsidR="0044113A" w:rsidRDefault="0044113A" w:rsidP="0044113A"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113A" w:rsidRPr="00F45CAD" w:rsidTr="0025199B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:rsidR="0044113A" w:rsidRDefault="0044113A" w:rsidP="0044113A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701783084"/>
              <w:placeholder>
                <w:docPart w:val="F2E9C9604E1647399A997D23030789D7"/>
              </w:placeholder>
              <w:showingPlcHdr/>
            </w:sdtPr>
            <w:sdtEndPr/>
            <w:sdtContent>
              <w:p w:rsidR="0044113A" w:rsidRDefault="0044113A" w:rsidP="0044113A"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44113A" w:rsidRPr="00F45CAD" w:rsidRDefault="0044113A" w:rsidP="0044113A">
            <w:pPr>
              <w:jc w:val="left"/>
            </w:pPr>
          </w:p>
        </w:tc>
      </w:tr>
      <w:tr w:rsidR="00D877D4" w:rsidRPr="00F45CAD" w:rsidTr="0025199B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25199B" w:rsidRPr="00F45CAD" w:rsidTr="002C33C8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553427853"/>
              <w:placeholder>
                <w:docPart w:val="FA0AA299EA70422497F07705411CFD40"/>
              </w:placeholder>
              <w:showingPlcHdr/>
            </w:sdtPr>
            <w:sdtContent>
              <w:p w:rsidR="0025199B" w:rsidRPr="0025199B" w:rsidRDefault="0025199B" w:rsidP="002C33C8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99333228"/>
              <w:placeholder>
                <w:docPart w:val="1DE8415B7DBC4EBC9B1DEB9E8D14AB4F"/>
              </w:placeholder>
              <w:showingPlcHdr/>
            </w:sdtPr>
            <w:sdtContent>
              <w:p w:rsidR="0025199B" w:rsidRPr="0025199B" w:rsidRDefault="0025199B" w:rsidP="002C33C8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339199068"/>
              <w:placeholder>
                <w:docPart w:val="7C86440571A04C38A2A54691E76611A7"/>
              </w:placeholder>
              <w:showingPlcHdr/>
            </w:sdtPr>
            <w:sdtContent>
              <w:p w:rsidR="0025199B" w:rsidRPr="0025199B" w:rsidRDefault="0025199B" w:rsidP="002C33C8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25199B" w:rsidRPr="00F45CAD" w:rsidTr="0025199B">
        <w:trPr>
          <w:trHeight w:val="284"/>
        </w:trPr>
        <w:tc>
          <w:tcPr>
            <w:tcW w:w="2296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25199B" w:rsidRDefault="0025199B" w:rsidP="0009665D">
            <w:pPr>
              <w:jc w:val="center"/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25199B" w:rsidRPr="00F45CAD" w:rsidRDefault="0025199B" w:rsidP="0009665D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center"/>
          </w:tcPr>
          <w:p w:rsidR="0025199B" w:rsidRDefault="0025199B" w:rsidP="0009665D">
            <w:pPr>
              <w:jc w:val="center"/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25199B" w:rsidRPr="00F45CAD" w:rsidRDefault="0025199B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vAlign w:val="center"/>
          </w:tcPr>
          <w:p w:rsidR="0025199B" w:rsidRDefault="0025199B" w:rsidP="0009665D">
            <w:pPr>
              <w:jc w:val="center"/>
            </w:pPr>
          </w:p>
        </w:tc>
        <w:tc>
          <w:tcPr>
            <w:tcW w:w="256" w:type="dxa"/>
            <w:tcBorders>
              <w:bottom w:val="single" w:sz="4" w:space="0" w:color="auto"/>
            </w:tcBorders>
            <w:vAlign w:val="center"/>
          </w:tcPr>
          <w:p w:rsidR="0025199B" w:rsidRPr="00F45CAD" w:rsidRDefault="0025199B" w:rsidP="0009665D">
            <w:pPr>
              <w:jc w:val="center"/>
            </w:pPr>
          </w:p>
        </w:tc>
      </w:tr>
      <w:tr w:rsidR="001A3008" w:rsidRPr="00F45CAD" w:rsidTr="0025199B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25199B" w:rsidRPr="00F45CAD" w:rsidTr="0025199B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496610785"/>
              <w:placeholder>
                <w:docPart w:val="9CA844AC32A0419CB9D2532D61A48556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095359300"/>
              <w:placeholder>
                <w:docPart w:val="C20CF2E95EFB48EABF95D1E9DAE94D83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879983260"/>
              <w:placeholder>
                <w:docPart w:val="677E4941480E47189DDDE5E68AFEBD28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A3008" w:rsidRPr="00F45CAD" w:rsidTr="0025199B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25199B" w:rsidRPr="00F45CAD" w:rsidTr="0025199B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456024067"/>
              <w:placeholder>
                <w:docPart w:val="DC2FD8A702DA4A67B29D6A417EB98057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70718878"/>
              <w:placeholder>
                <w:docPart w:val="CF195B9F8FB9490D8035713307FEC405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535117231"/>
              <w:placeholder>
                <w:docPart w:val="008917DBA7A240929B8C0EEDDDAAC922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A3008" w:rsidRPr="00F45CAD" w:rsidTr="0025199B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25199B" w:rsidRPr="00F45CAD" w:rsidTr="0025199B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48970549"/>
              <w:placeholder>
                <w:docPart w:val="7D1E2453281140D6AF25CED71AD05D82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929810715"/>
              <w:placeholder>
                <w:docPart w:val="7212357A7ECB48358A2FD2080B1AB8C5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72496863"/>
              <w:placeholder>
                <w:docPart w:val="412DE482B03E4AE6B0A89C2C4FC17D90"/>
              </w:placeholder>
              <w:showingPlcHdr/>
            </w:sdtPr>
            <w:sdtContent>
              <w:p w:rsidR="0025199B" w:rsidRPr="0025199B" w:rsidRDefault="0025199B" w:rsidP="0025199B">
                <w:pPr>
                  <w:rPr>
                    <w:rFonts w:eastAsiaTheme="minorHAnsi" w:cs="Arial"/>
                    <w:lang w:eastAsia="en-US"/>
                  </w:rPr>
                </w:pPr>
                <w:r w:rsidRPr="00EB514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A3008" w:rsidRPr="00F45CAD" w:rsidTr="0025199B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5F8" w:rsidRDefault="007B55F8">
      <w:r>
        <w:separator/>
      </w:r>
    </w:p>
    <w:p w:rsidR="007B55F8" w:rsidRDefault="007B55F8"/>
    <w:p w:rsidR="007B55F8" w:rsidRDefault="007B55F8"/>
  </w:endnote>
  <w:end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199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199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5F8" w:rsidRDefault="007B55F8">
      <w:r>
        <w:separator/>
      </w:r>
    </w:p>
    <w:p w:rsidR="007B55F8" w:rsidRDefault="007B55F8"/>
    <w:p w:rsidR="007B55F8" w:rsidRDefault="007B55F8"/>
  </w:footnote>
  <w:foot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79Vt0dIgQzbxPhQgCJKerQg8w0iResOIBOpWhz3vSpzO2Pdr4sCuJ6iB63Vazfp4zQ0hHmZuug0xrH173XW7Q==" w:salt="IXXCeb+Ej/6i4TGA43V3jw==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199B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4113A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0AF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807989"/>
  <w15:docId w15:val="{9319491A-0D0E-4B2B-A8C4-4651B3FD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4411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1D6F71DB6C14B2895D071F2302226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52561-2CB1-4A92-BE52-526D1E1E6801}"/>
      </w:docPartPr>
      <w:docPartBody>
        <w:p w:rsidR="002A6C3A" w:rsidRDefault="00F5650F" w:rsidP="00F5650F">
          <w:pPr>
            <w:pStyle w:val="01D6F71DB6C14B2895D071F23022262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B4999A5DF9A46688261635BE43439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A10BD3-7232-4C93-A833-14B819046C8A}"/>
      </w:docPartPr>
      <w:docPartBody>
        <w:p w:rsidR="002A6C3A" w:rsidRDefault="00F5650F" w:rsidP="00F5650F">
          <w:pPr>
            <w:pStyle w:val="5B4999A5DF9A46688261635BE43439D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F78A3A5CF9C4F83969FC73DE1E190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C640E1-97A8-4A07-BFF5-1D7658BD731A}"/>
      </w:docPartPr>
      <w:docPartBody>
        <w:p w:rsidR="002A6C3A" w:rsidRDefault="00F5650F" w:rsidP="00F5650F">
          <w:pPr>
            <w:pStyle w:val="8F78A3A5CF9C4F83969FC73DE1E1904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969C3571ED94A0B95AD43FA88A35A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5D55A-19AB-46CC-A99E-35C1469AF8C3}"/>
      </w:docPartPr>
      <w:docPartBody>
        <w:p w:rsidR="002A6C3A" w:rsidRDefault="00F5650F" w:rsidP="00F5650F">
          <w:pPr>
            <w:pStyle w:val="7969C3571ED94A0B95AD43FA88A35AF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73E891F8B2440358236FF68A2B1E4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69590-37CE-4009-8177-8DCF55D581D8}"/>
      </w:docPartPr>
      <w:docPartBody>
        <w:p w:rsidR="002A6C3A" w:rsidRDefault="00F5650F" w:rsidP="00F5650F">
          <w:pPr>
            <w:pStyle w:val="673E891F8B2440358236FF68A2B1E4D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D5E8B304D264CD585CB7E574B09B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EFA276-155A-47FE-ADB4-EC6B48E031E4}"/>
      </w:docPartPr>
      <w:docPartBody>
        <w:p w:rsidR="002A6C3A" w:rsidRDefault="00F5650F" w:rsidP="00F5650F">
          <w:pPr>
            <w:pStyle w:val="4D5E8B304D264CD585CB7E574B09B5D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E90CEAF293C47628AC07FEA0BC1AB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C8B6DC-170A-443E-B7E4-1E420256BE00}"/>
      </w:docPartPr>
      <w:docPartBody>
        <w:p w:rsidR="002A6C3A" w:rsidRDefault="00F5650F" w:rsidP="00F5650F">
          <w:pPr>
            <w:pStyle w:val="4E90CEAF293C47628AC07FEA0BC1AB8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38D3B0F9BF64511B8747FE4CD0E3C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2D970F-57B0-4E74-9BD8-CE21022FA20F}"/>
      </w:docPartPr>
      <w:docPartBody>
        <w:p w:rsidR="002A6C3A" w:rsidRDefault="00F5650F" w:rsidP="00F5650F">
          <w:pPr>
            <w:pStyle w:val="A38D3B0F9BF64511B8747FE4CD0E3CA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4A17136C60E418486C9FE47E46B1D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39744-D4DC-448C-B8AC-89EDBC2CF166}"/>
      </w:docPartPr>
      <w:docPartBody>
        <w:p w:rsidR="002A6C3A" w:rsidRDefault="00F5650F" w:rsidP="00F5650F">
          <w:pPr>
            <w:pStyle w:val="44A17136C60E418486C9FE47E46B1DA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647FCB033C84076A95ADF6CE13D59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E383C-BACF-475E-9F2E-60840F8E0B3F}"/>
      </w:docPartPr>
      <w:docPartBody>
        <w:p w:rsidR="002A6C3A" w:rsidRDefault="00F5650F" w:rsidP="00F5650F">
          <w:pPr>
            <w:pStyle w:val="1647FCB033C84076A95ADF6CE13D598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F82304661954FD997685D5FC97D2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3575B6-A074-4100-B88F-C2664AE08469}"/>
      </w:docPartPr>
      <w:docPartBody>
        <w:p w:rsidR="002A6C3A" w:rsidRDefault="00F5650F" w:rsidP="00F5650F">
          <w:pPr>
            <w:pStyle w:val="FF82304661954FD997685D5FC97D2DD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2E9C9604E1647399A997D23030789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0D36C9-9D6D-451F-B023-67C2ADA657B8}"/>
      </w:docPartPr>
      <w:docPartBody>
        <w:p w:rsidR="002A6C3A" w:rsidRDefault="00F5650F" w:rsidP="00F5650F">
          <w:pPr>
            <w:pStyle w:val="F2E9C9604E1647399A997D23030789D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A0AA299EA70422497F07705411CF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F7503-4F11-462C-BA6F-B94724CDB0D8}"/>
      </w:docPartPr>
      <w:docPartBody>
        <w:p w:rsidR="00000000" w:rsidRDefault="002A6C3A" w:rsidP="002A6C3A">
          <w:pPr>
            <w:pStyle w:val="FA0AA299EA70422497F07705411CFD4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DE8415B7DBC4EBC9B1DEB9E8D14AB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F81265-C611-4428-B8D5-44051D146007}"/>
      </w:docPartPr>
      <w:docPartBody>
        <w:p w:rsidR="00000000" w:rsidRDefault="002A6C3A" w:rsidP="002A6C3A">
          <w:pPr>
            <w:pStyle w:val="1DE8415B7DBC4EBC9B1DEB9E8D14AB4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C86440571A04C38A2A54691E76611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5DA71-23BF-4EF3-9A53-A6590C9554FE}"/>
      </w:docPartPr>
      <w:docPartBody>
        <w:p w:rsidR="00000000" w:rsidRDefault="002A6C3A" w:rsidP="002A6C3A">
          <w:pPr>
            <w:pStyle w:val="7C86440571A04C38A2A54691E76611A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CA844AC32A0419CB9D2532D61A48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DF11B-8F11-477E-9D86-B67E7FC534E1}"/>
      </w:docPartPr>
      <w:docPartBody>
        <w:p w:rsidR="00000000" w:rsidRDefault="002A6C3A" w:rsidP="002A6C3A">
          <w:pPr>
            <w:pStyle w:val="9CA844AC32A0419CB9D2532D61A4855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20CF2E95EFB48EABF95D1E9DAE94D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40B384-9A29-4D63-9904-6BE588B12CB7}"/>
      </w:docPartPr>
      <w:docPartBody>
        <w:p w:rsidR="00000000" w:rsidRDefault="002A6C3A" w:rsidP="002A6C3A">
          <w:pPr>
            <w:pStyle w:val="C20CF2E95EFB48EABF95D1E9DAE94D8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77E4941480E47189DDDE5E68AFEB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F031DD-A229-4BF6-8ED0-4AF4950B3D14}"/>
      </w:docPartPr>
      <w:docPartBody>
        <w:p w:rsidR="00000000" w:rsidRDefault="002A6C3A" w:rsidP="002A6C3A">
          <w:pPr>
            <w:pStyle w:val="677E4941480E47189DDDE5E68AFEBD2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C2FD8A702DA4A67B29D6A417EB980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3EF9F2-09E0-4E4C-8C2D-8C949906AD20}"/>
      </w:docPartPr>
      <w:docPartBody>
        <w:p w:rsidR="00000000" w:rsidRDefault="002A6C3A" w:rsidP="002A6C3A">
          <w:pPr>
            <w:pStyle w:val="DC2FD8A702DA4A67B29D6A417EB9805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F195B9F8FB9490D8035713307FEC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86E40D-937E-4C27-940F-8C0214E90341}"/>
      </w:docPartPr>
      <w:docPartBody>
        <w:p w:rsidR="00000000" w:rsidRDefault="002A6C3A" w:rsidP="002A6C3A">
          <w:pPr>
            <w:pStyle w:val="CF195B9F8FB9490D8035713307FEC40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08917DBA7A240929B8C0EEDDDAAC9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ACE69E-C415-4F70-8B42-228E9AFB9D51}"/>
      </w:docPartPr>
      <w:docPartBody>
        <w:p w:rsidR="00000000" w:rsidRDefault="002A6C3A" w:rsidP="002A6C3A">
          <w:pPr>
            <w:pStyle w:val="008917DBA7A240929B8C0EEDDDAAC92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D1E2453281140D6AF25CED71AD05D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08A6AF-1A0F-432B-B6A5-BCC9A8640F13}"/>
      </w:docPartPr>
      <w:docPartBody>
        <w:p w:rsidR="00000000" w:rsidRDefault="002A6C3A" w:rsidP="002A6C3A">
          <w:pPr>
            <w:pStyle w:val="7D1E2453281140D6AF25CED71AD05D8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212357A7ECB48358A2FD2080B1AB8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F137E7-14F6-458F-84CE-D1EFC13C8527}"/>
      </w:docPartPr>
      <w:docPartBody>
        <w:p w:rsidR="00000000" w:rsidRDefault="002A6C3A" w:rsidP="002A6C3A">
          <w:pPr>
            <w:pStyle w:val="7212357A7ECB48358A2FD2080B1AB8C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12DE482B03E4AE6B0A89C2C4FC17D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850B9A-1F51-471F-A70F-E1E6B21A82C5}"/>
      </w:docPartPr>
      <w:docPartBody>
        <w:p w:rsidR="00000000" w:rsidRDefault="002A6C3A" w:rsidP="002A6C3A">
          <w:pPr>
            <w:pStyle w:val="412DE482B03E4AE6B0A89C2C4FC17D9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0F"/>
    <w:rsid w:val="002A6C3A"/>
    <w:rsid w:val="00F5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A6C3A"/>
  </w:style>
  <w:style w:type="paragraph" w:customStyle="1" w:styleId="6AC9E2D8B62E477EA27D7CAF341C1012">
    <w:name w:val="6AC9E2D8B62E477EA27D7CAF341C1012"/>
    <w:rsid w:val="00F5650F"/>
  </w:style>
  <w:style w:type="paragraph" w:customStyle="1" w:styleId="39FC08FB5BF5477589F54D9C0B4A63C6">
    <w:name w:val="39FC08FB5BF5477589F54D9C0B4A63C6"/>
    <w:rsid w:val="00F5650F"/>
  </w:style>
  <w:style w:type="paragraph" w:customStyle="1" w:styleId="5A45B4D706434672A295D4EF352E21D3">
    <w:name w:val="5A45B4D706434672A295D4EF352E21D3"/>
    <w:rsid w:val="00F5650F"/>
  </w:style>
  <w:style w:type="paragraph" w:customStyle="1" w:styleId="01D6F71DB6C14B2895D071F23022262C">
    <w:name w:val="01D6F71DB6C14B2895D071F23022262C"/>
    <w:rsid w:val="00F5650F"/>
  </w:style>
  <w:style w:type="paragraph" w:customStyle="1" w:styleId="5B4999A5DF9A46688261635BE43439DD">
    <w:name w:val="5B4999A5DF9A46688261635BE43439DD"/>
    <w:rsid w:val="00F5650F"/>
  </w:style>
  <w:style w:type="paragraph" w:customStyle="1" w:styleId="8F78A3A5CF9C4F83969FC73DE1E19043">
    <w:name w:val="8F78A3A5CF9C4F83969FC73DE1E19043"/>
    <w:rsid w:val="00F5650F"/>
  </w:style>
  <w:style w:type="paragraph" w:customStyle="1" w:styleId="7969C3571ED94A0B95AD43FA88A35AFF">
    <w:name w:val="7969C3571ED94A0B95AD43FA88A35AFF"/>
    <w:rsid w:val="00F5650F"/>
  </w:style>
  <w:style w:type="paragraph" w:customStyle="1" w:styleId="673E891F8B2440358236FF68A2B1E4D5">
    <w:name w:val="673E891F8B2440358236FF68A2B1E4D5"/>
    <w:rsid w:val="00F5650F"/>
  </w:style>
  <w:style w:type="paragraph" w:customStyle="1" w:styleId="4D5E8B304D264CD585CB7E574B09B5D4">
    <w:name w:val="4D5E8B304D264CD585CB7E574B09B5D4"/>
    <w:rsid w:val="00F5650F"/>
  </w:style>
  <w:style w:type="paragraph" w:customStyle="1" w:styleId="4E90CEAF293C47628AC07FEA0BC1AB8D">
    <w:name w:val="4E90CEAF293C47628AC07FEA0BC1AB8D"/>
    <w:rsid w:val="00F5650F"/>
  </w:style>
  <w:style w:type="paragraph" w:customStyle="1" w:styleId="A38D3B0F9BF64511B8747FE4CD0E3CA5">
    <w:name w:val="A38D3B0F9BF64511B8747FE4CD0E3CA5"/>
    <w:rsid w:val="00F5650F"/>
  </w:style>
  <w:style w:type="paragraph" w:customStyle="1" w:styleId="44A17136C60E418486C9FE47E46B1DA8">
    <w:name w:val="44A17136C60E418486C9FE47E46B1DA8"/>
    <w:rsid w:val="00F5650F"/>
  </w:style>
  <w:style w:type="paragraph" w:customStyle="1" w:styleId="1647FCB033C84076A95ADF6CE13D5984">
    <w:name w:val="1647FCB033C84076A95ADF6CE13D5984"/>
    <w:rsid w:val="00F5650F"/>
  </w:style>
  <w:style w:type="paragraph" w:customStyle="1" w:styleId="FF82304661954FD997685D5FC97D2DD4">
    <w:name w:val="FF82304661954FD997685D5FC97D2DD4"/>
    <w:rsid w:val="00F5650F"/>
  </w:style>
  <w:style w:type="paragraph" w:customStyle="1" w:styleId="F2E9C9604E1647399A997D23030789D7">
    <w:name w:val="F2E9C9604E1647399A997D23030789D7"/>
    <w:rsid w:val="00F5650F"/>
  </w:style>
  <w:style w:type="paragraph" w:customStyle="1" w:styleId="8BC38705C2244C6DBD170B6E91E71546">
    <w:name w:val="8BC38705C2244C6DBD170B6E91E71546"/>
    <w:rsid w:val="00F5650F"/>
  </w:style>
  <w:style w:type="paragraph" w:customStyle="1" w:styleId="69511EAAE01746AFAD42E1B467EAC250">
    <w:name w:val="69511EAAE01746AFAD42E1B467EAC250"/>
    <w:rsid w:val="002A6C3A"/>
  </w:style>
  <w:style w:type="paragraph" w:customStyle="1" w:styleId="0FC2E68609C54034B5FF0EB14214325A">
    <w:name w:val="0FC2E68609C54034B5FF0EB14214325A"/>
    <w:rsid w:val="002A6C3A"/>
  </w:style>
  <w:style w:type="paragraph" w:customStyle="1" w:styleId="1EBB7D32CC3D4A928EBAF389E5FBB7C0">
    <w:name w:val="1EBB7D32CC3D4A928EBAF389E5FBB7C0"/>
    <w:rsid w:val="002A6C3A"/>
  </w:style>
  <w:style w:type="paragraph" w:customStyle="1" w:styleId="3A8423A6FA094E38ADFC23D61BF64E2B">
    <w:name w:val="3A8423A6FA094E38ADFC23D61BF64E2B"/>
    <w:rsid w:val="002A6C3A"/>
  </w:style>
  <w:style w:type="paragraph" w:customStyle="1" w:styleId="4A7E19C2C1924CF3BBF497FE046C4CB8">
    <w:name w:val="4A7E19C2C1924CF3BBF497FE046C4CB8"/>
    <w:rsid w:val="002A6C3A"/>
  </w:style>
  <w:style w:type="paragraph" w:customStyle="1" w:styleId="27DD137D50AF4C90B8720D77ECFA450E">
    <w:name w:val="27DD137D50AF4C90B8720D77ECFA450E"/>
    <w:rsid w:val="002A6C3A"/>
  </w:style>
  <w:style w:type="paragraph" w:customStyle="1" w:styleId="A4F90E1704FC4BAEA0F5F003CC9A08CD">
    <w:name w:val="A4F90E1704FC4BAEA0F5F003CC9A08CD"/>
    <w:rsid w:val="002A6C3A"/>
  </w:style>
  <w:style w:type="paragraph" w:customStyle="1" w:styleId="CE72821CFADA482DA1F8831F5851A9F6">
    <w:name w:val="CE72821CFADA482DA1F8831F5851A9F6"/>
    <w:rsid w:val="002A6C3A"/>
  </w:style>
  <w:style w:type="paragraph" w:customStyle="1" w:styleId="4D366990FA484A12860D02F56164831F">
    <w:name w:val="4D366990FA484A12860D02F56164831F"/>
    <w:rsid w:val="002A6C3A"/>
  </w:style>
  <w:style w:type="paragraph" w:customStyle="1" w:styleId="5061794DB2014182A0A649E8130BAC15">
    <w:name w:val="5061794DB2014182A0A649E8130BAC15"/>
    <w:rsid w:val="002A6C3A"/>
  </w:style>
  <w:style w:type="paragraph" w:customStyle="1" w:styleId="F30C23DFF7D64A12A801824B816598A7">
    <w:name w:val="F30C23DFF7D64A12A801824B816598A7"/>
    <w:rsid w:val="002A6C3A"/>
  </w:style>
  <w:style w:type="paragraph" w:customStyle="1" w:styleId="FA0AA299EA70422497F07705411CFD40">
    <w:name w:val="FA0AA299EA70422497F07705411CFD40"/>
    <w:rsid w:val="002A6C3A"/>
  </w:style>
  <w:style w:type="paragraph" w:customStyle="1" w:styleId="1DE8415B7DBC4EBC9B1DEB9E8D14AB4F">
    <w:name w:val="1DE8415B7DBC4EBC9B1DEB9E8D14AB4F"/>
    <w:rsid w:val="002A6C3A"/>
  </w:style>
  <w:style w:type="paragraph" w:customStyle="1" w:styleId="7C86440571A04C38A2A54691E76611A7">
    <w:name w:val="7C86440571A04C38A2A54691E76611A7"/>
    <w:rsid w:val="002A6C3A"/>
  </w:style>
  <w:style w:type="paragraph" w:customStyle="1" w:styleId="9CA844AC32A0419CB9D2532D61A48556">
    <w:name w:val="9CA844AC32A0419CB9D2532D61A48556"/>
    <w:rsid w:val="002A6C3A"/>
  </w:style>
  <w:style w:type="paragraph" w:customStyle="1" w:styleId="C20CF2E95EFB48EABF95D1E9DAE94D83">
    <w:name w:val="C20CF2E95EFB48EABF95D1E9DAE94D83"/>
    <w:rsid w:val="002A6C3A"/>
  </w:style>
  <w:style w:type="paragraph" w:customStyle="1" w:styleId="677E4941480E47189DDDE5E68AFEBD28">
    <w:name w:val="677E4941480E47189DDDE5E68AFEBD28"/>
    <w:rsid w:val="002A6C3A"/>
  </w:style>
  <w:style w:type="paragraph" w:customStyle="1" w:styleId="DC2FD8A702DA4A67B29D6A417EB98057">
    <w:name w:val="DC2FD8A702DA4A67B29D6A417EB98057"/>
    <w:rsid w:val="002A6C3A"/>
  </w:style>
  <w:style w:type="paragraph" w:customStyle="1" w:styleId="CF195B9F8FB9490D8035713307FEC405">
    <w:name w:val="CF195B9F8FB9490D8035713307FEC405"/>
    <w:rsid w:val="002A6C3A"/>
  </w:style>
  <w:style w:type="paragraph" w:customStyle="1" w:styleId="008917DBA7A240929B8C0EEDDDAAC922">
    <w:name w:val="008917DBA7A240929B8C0EEDDDAAC922"/>
    <w:rsid w:val="002A6C3A"/>
  </w:style>
  <w:style w:type="paragraph" w:customStyle="1" w:styleId="7D1E2453281140D6AF25CED71AD05D82">
    <w:name w:val="7D1E2453281140D6AF25CED71AD05D82"/>
    <w:rsid w:val="002A6C3A"/>
  </w:style>
  <w:style w:type="paragraph" w:customStyle="1" w:styleId="7212357A7ECB48358A2FD2080B1AB8C5">
    <w:name w:val="7212357A7ECB48358A2FD2080B1AB8C5"/>
    <w:rsid w:val="002A6C3A"/>
  </w:style>
  <w:style w:type="paragraph" w:customStyle="1" w:styleId="412DE482B03E4AE6B0A89C2C4FC17D90">
    <w:name w:val="412DE482B03E4AE6B0A89C2C4FC17D90"/>
    <w:rsid w:val="002A6C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Deus, Elke</cp:lastModifiedBy>
  <cp:revision>4</cp:revision>
  <cp:lastPrinted>2010-02-09T14:26:00Z</cp:lastPrinted>
  <dcterms:created xsi:type="dcterms:W3CDTF">2024-01-11T08:55:00Z</dcterms:created>
  <dcterms:modified xsi:type="dcterms:W3CDTF">2024-06-14T09:20:00Z</dcterms:modified>
</cp:coreProperties>
</file>